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9DE3E" w14:textId="77777777" w:rsidR="00FB4BCE" w:rsidRPr="001012B7" w:rsidRDefault="00FB4BCE" w:rsidP="00FB4BCE">
      <w:pPr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>PRILOGA 3</w:t>
      </w:r>
    </w:p>
    <w:p w14:paraId="456FCA70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6CB60353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IZJAVA </w:t>
      </w:r>
    </w:p>
    <w:p w14:paraId="1DAA82C9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O POLITIČNI IZPOSTAVLJENOSTI STRANKE OZIROMA NJENEGA </w:t>
      </w:r>
    </w:p>
    <w:p w14:paraId="316827C5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ZAKONITEGA ZASTOPNIKA </w:t>
      </w:r>
    </w:p>
    <w:p w14:paraId="03CA86BD" w14:textId="77777777" w:rsidR="00FB4BCE" w:rsidRPr="001012B7" w:rsidRDefault="00FB4BCE" w:rsidP="00FB4BCE">
      <w:pPr>
        <w:jc w:val="center"/>
        <w:rPr>
          <w:rFonts w:ascii="Arial" w:hAnsi="Arial" w:cs="Arial"/>
          <w:b/>
          <w:sz w:val="20"/>
          <w:szCs w:val="20"/>
        </w:rPr>
      </w:pPr>
      <w:r w:rsidRPr="001012B7">
        <w:rPr>
          <w:rFonts w:ascii="Arial" w:hAnsi="Arial" w:cs="Arial"/>
          <w:b/>
          <w:sz w:val="20"/>
          <w:szCs w:val="20"/>
        </w:rPr>
        <w:t xml:space="preserve">ALI POOBLAŠČENCA </w:t>
      </w:r>
    </w:p>
    <w:p w14:paraId="0B9FAFCB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27BBE4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75FD5B1" w14:textId="398F0330" w:rsidR="00FB4BCE" w:rsidRPr="001012B7" w:rsidRDefault="00975A5F" w:rsidP="00FB4BC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Slovenski državni holding, </w:t>
      </w:r>
      <w:r w:rsidR="00CA1D49">
        <w:rPr>
          <w:rFonts w:ascii="Arial" w:hAnsi="Arial" w:cs="Arial"/>
          <w:sz w:val="20"/>
          <w:szCs w:val="20"/>
        </w:rPr>
        <w:t xml:space="preserve">d. d. </w:t>
      </w:r>
      <w:r w:rsidR="00FB4BCE" w:rsidRPr="001012B7">
        <w:rPr>
          <w:rFonts w:ascii="Arial" w:hAnsi="Arial" w:cs="Arial"/>
          <w:sz w:val="20"/>
          <w:szCs w:val="20"/>
        </w:rPr>
        <w:t xml:space="preserve">(v nadaljevanju: </w:t>
      </w:r>
      <w:r>
        <w:rPr>
          <w:rFonts w:ascii="Arial" w:hAnsi="Arial" w:cs="Arial"/>
          <w:sz w:val="20"/>
          <w:szCs w:val="20"/>
        </w:rPr>
        <w:t>SDH</w:t>
      </w:r>
      <w:r w:rsidR="00FB4BCE" w:rsidRPr="001012B7">
        <w:rPr>
          <w:rFonts w:ascii="Arial" w:hAnsi="Arial" w:cs="Arial"/>
          <w:sz w:val="20"/>
          <w:szCs w:val="20"/>
        </w:rPr>
        <w:t>), je dolž</w:t>
      </w:r>
      <w:r>
        <w:rPr>
          <w:rFonts w:ascii="Arial" w:hAnsi="Arial" w:cs="Arial"/>
          <w:sz w:val="20"/>
          <w:szCs w:val="20"/>
        </w:rPr>
        <w:t>a</w:t>
      </w:r>
      <w:r w:rsidR="00FB4BCE" w:rsidRPr="001012B7">
        <w:rPr>
          <w:rFonts w:ascii="Arial" w:hAnsi="Arial" w:cs="Arial"/>
          <w:sz w:val="20"/>
          <w:szCs w:val="20"/>
        </w:rPr>
        <w:t>n na podlagi 66.</w:t>
      </w:r>
      <w:r>
        <w:rPr>
          <w:rFonts w:ascii="Arial" w:hAnsi="Arial" w:cs="Arial"/>
          <w:sz w:val="20"/>
          <w:szCs w:val="20"/>
        </w:rPr>
        <w:t xml:space="preserve"> </w:t>
      </w:r>
      <w:r w:rsidR="00FB4BCE" w:rsidRPr="001012B7">
        <w:rPr>
          <w:rFonts w:ascii="Arial" w:hAnsi="Arial" w:cs="Arial"/>
          <w:sz w:val="20"/>
          <w:szCs w:val="20"/>
        </w:rPr>
        <w:t>člena Zakona o preprečevanju pranja denarja in financiranja terorizma (Uradni list RS, št. 48/22) ugotoviti, ali je stranka oziroma njen zakoniti zastopnik, ki sklepa poslovno razmerje</w:t>
      </w:r>
      <w:r>
        <w:rPr>
          <w:rFonts w:ascii="Arial" w:hAnsi="Arial" w:cs="Arial"/>
          <w:sz w:val="20"/>
          <w:szCs w:val="20"/>
        </w:rPr>
        <w:t>,</w:t>
      </w:r>
      <w:r w:rsidR="00FB4BCE" w:rsidRPr="001012B7">
        <w:rPr>
          <w:rFonts w:ascii="Arial" w:hAnsi="Arial" w:cs="Arial"/>
          <w:sz w:val="20"/>
          <w:szCs w:val="20"/>
        </w:rPr>
        <w:t xml:space="preserve"> politično izpostavljena oseba. </w:t>
      </w:r>
      <w:r w:rsidR="00FB4BCE" w:rsidRPr="001012B7">
        <w:rPr>
          <w:rFonts w:ascii="Arial" w:hAnsi="Arial" w:cs="Arial"/>
          <w:b/>
          <w:sz w:val="20"/>
          <w:szCs w:val="20"/>
        </w:rPr>
        <w:t>Politično izpostavljena oseba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="00FB4BCE" w:rsidRPr="001012B7">
        <w:rPr>
          <w:rFonts w:ascii="Arial" w:hAnsi="Arial" w:cs="Arial"/>
          <w:b/>
          <w:sz w:val="20"/>
          <w:szCs w:val="20"/>
        </w:rPr>
        <w:t>vsaka fizična oseba, ki deluje ali je v zadnjem letu delovala na vidnem javnem položaju v državi članici ali tretji državi, vključno z njenimi ožjimi družinskimi člani in ožjimi sodelavci.</w:t>
      </w:r>
      <w:r w:rsidR="00FB4BCE" w:rsidRPr="001012B7">
        <w:rPr>
          <w:rFonts w:ascii="Arial" w:hAnsi="Arial" w:cs="Arial"/>
          <w:sz w:val="20"/>
          <w:szCs w:val="20"/>
        </w:rPr>
        <w:t xml:space="preserve"> V zvezi z izvajanjem določil zakona vas prosimo, da korektno odgovorite na spodnja vprašanja.</w:t>
      </w:r>
    </w:p>
    <w:p w14:paraId="3295EC86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4023"/>
        <w:gridCol w:w="3911"/>
      </w:tblGrid>
      <w:tr w:rsidR="00FB4BCE" w:rsidRPr="001012B7" w14:paraId="04D05A7E" w14:textId="77777777" w:rsidTr="000E2D42">
        <w:trPr>
          <w:trHeight w:val="299"/>
        </w:trPr>
        <w:tc>
          <w:tcPr>
            <w:tcW w:w="4023" w:type="dxa"/>
          </w:tcPr>
          <w:p w14:paraId="3C9FA905" w14:textId="70483D5F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Ime: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C2C80803900541A58F85FECD0854F00C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911" w:type="dxa"/>
          </w:tcPr>
          <w:p w14:paraId="54240493" w14:textId="63334141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Priimek: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372975849"/>
                <w:placeholder>
                  <w:docPart w:val="B766B09BB47C4571B4BD232A099A9A06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FB4BCE" w:rsidRPr="001012B7" w14:paraId="4770BC25" w14:textId="77777777" w:rsidTr="000E2D42">
        <w:trPr>
          <w:trHeight w:val="447"/>
        </w:trPr>
        <w:tc>
          <w:tcPr>
            <w:tcW w:w="4023" w:type="dxa"/>
          </w:tcPr>
          <w:p w14:paraId="482C3424" w14:textId="77777777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Stalno in začasno prebivališče:</w:t>
            </w:r>
          </w:p>
          <w:p w14:paraId="62D934E6" w14:textId="2BEA5CA0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(ulica, hišna številka, kraj)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714651594"/>
                <w:placeholder>
                  <w:docPart w:val="74731EBA4BAC4133A5BF07AC7CD0A833"/>
                </w:placeholder>
                <w:showingPlcHdr/>
              </w:sdtPr>
              <w:sdtEndPr/>
              <w:sdtContent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911" w:type="dxa"/>
          </w:tcPr>
          <w:p w14:paraId="41CF4401" w14:textId="2394AF8C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Država stalnega prebivališča:</w:t>
            </w:r>
            <w:r w:rsidR="003476F9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606742815"/>
                <w:placeholder>
                  <w:docPart w:val="AAA2533C8EE34C7490CC59BCE5687121"/>
                </w:placeholder>
                <w:showingPlcHdr/>
              </w:sdtPr>
              <w:sdtContent>
                <w:r w:rsidR="003476F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FB4BCE" w:rsidRPr="001012B7" w14:paraId="4250461D" w14:textId="77777777" w:rsidTr="000E2D42">
        <w:trPr>
          <w:trHeight w:val="240"/>
        </w:trPr>
        <w:tc>
          <w:tcPr>
            <w:tcW w:w="7934" w:type="dxa"/>
            <w:gridSpan w:val="2"/>
          </w:tcPr>
          <w:p w14:paraId="4AEEB2DB" w14:textId="5E0F57B3" w:rsidR="00FB4BCE" w:rsidRPr="001012B7" w:rsidRDefault="00FB4BCE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Datum in kraj rojstva:</w:t>
            </w:r>
            <w:r w:rsidR="00E02F6C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099404569"/>
                <w:placeholder>
                  <w:docPart w:val="8C0D0F1B26D140E88561CB0E0AFCC364"/>
                </w:placeholder>
                <w:showingPlcHdr/>
              </w:sdtPr>
              <w:sdtEndPr/>
              <w:sdtContent>
                <w:bookmarkStart w:id="0" w:name="_GoBack"/>
                <w:r w:rsidR="00E02F6C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  <w:bookmarkEnd w:id="0"/>
              </w:sdtContent>
            </w:sdt>
          </w:p>
        </w:tc>
      </w:tr>
    </w:tbl>
    <w:p w14:paraId="1C9E961D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AF18645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593" w:type="dxa"/>
        <w:tblInd w:w="-5" w:type="dxa"/>
        <w:tblLook w:val="01E0" w:firstRow="1" w:lastRow="1" w:firstColumn="1" w:lastColumn="1" w:noHBand="0" w:noVBand="0"/>
      </w:tblPr>
      <w:tblGrid>
        <w:gridCol w:w="495"/>
        <w:gridCol w:w="8049"/>
        <w:gridCol w:w="528"/>
        <w:gridCol w:w="521"/>
      </w:tblGrid>
      <w:tr w:rsidR="00FB4BCE" w:rsidRPr="001012B7" w14:paraId="0E59C97C" w14:textId="77777777" w:rsidTr="000E2D42">
        <w:tc>
          <w:tcPr>
            <w:tcW w:w="444" w:type="dxa"/>
            <w:vMerge w:val="restart"/>
          </w:tcPr>
          <w:p w14:paraId="6EB8AD3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100" w:type="dxa"/>
          </w:tcPr>
          <w:p w14:paraId="3DDA71B2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zasedate pomembno državno funkcijo?</w:t>
            </w:r>
          </w:p>
          <w:p w14:paraId="00489B99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i/>
                <w:sz w:val="20"/>
                <w:szCs w:val="20"/>
              </w:rPr>
              <w:t>(npr. voditelj države, predsednik vlade, minister, ministrov namestnik oziroma pomočnik)</w:t>
            </w:r>
          </w:p>
        </w:tc>
        <w:tc>
          <w:tcPr>
            <w:tcW w:w="528" w:type="dxa"/>
          </w:tcPr>
          <w:p w14:paraId="7C85FF91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BAA465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58C867E6" w14:textId="77777777" w:rsidTr="000E2D42">
        <w:tc>
          <w:tcPr>
            <w:tcW w:w="444" w:type="dxa"/>
            <w:vMerge/>
          </w:tcPr>
          <w:p w14:paraId="259344E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1DC74E3A" w14:textId="77777777" w:rsidR="00FB4BCE" w:rsidRPr="001012B7" w:rsidRDefault="00FB4BCE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ste na vprašanje pod točko 1. odgovorili pritrdilno, vas prosimo, da navedete državno funkcijo, ki jo zasedate:  </w:t>
            </w:r>
          </w:p>
          <w:p w14:paraId="0210C7AA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09768933" w14:textId="77777777" w:rsidTr="000E2D42">
        <w:tc>
          <w:tcPr>
            <w:tcW w:w="444" w:type="dxa"/>
          </w:tcPr>
          <w:p w14:paraId="1B46C3A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100" w:type="dxa"/>
          </w:tcPr>
          <w:p w14:paraId="04CD2AD3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izvoljenega predstavnika zakonodajnega telesa?</w:t>
            </w:r>
          </w:p>
        </w:tc>
        <w:tc>
          <w:tcPr>
            <w:tcW w:w="528" w:type="dxa"/>
          </w:tcPr>
          <w:p w14:paraId="4DF0A0D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35831A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E4B580B" w14:textId="77777777" w:rsidTr="000E2D42">
        <w:tc>
          <w:tcPr>
            <w:tcW w:w="444" w:type="dxa"/>
          </w:tcPr>
          <w:p w14:paraId="237A2AB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100" w:type="dxa"/>
          </w:tcPr>
          <w:p w14:paraId="20C5895F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vodstvenega organa politične stranke?</w:t>
            </w:r>
          </w:p>
        </w:tc>
        <w:tc>
          <w:tcPr>
            <w:tcW w:w="528" w:type="dxa"/>
          </w:tcPr>
          <w:p w14:paraId="5533C1A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D98E9B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5CE1412A" w14:textId="77777777" w:rsidTr="000E2D42">
        <w:tc>
          <w:tcPr>
            <w:tcW w:w="444" w:type="dxa"/>
          </w:tcPr>
          <w:p w14:paraId="1B7D5ED0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8100" w:type="dxa"/>
          </w:tcPr>
          <w:p w14:paraId="33AB099C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vrhovnega sodišča, ustavnega sodišča ali drugih sodnih organov na visoki ravni, zoper odločitve katerih, razen v izjemnih primerih, ni mogoče uporabiti rednih ali izrednih pravnih sredstev?</w:t>
            </w:r>
          </w:p>
        </w:tc>
        <w:tc>
          <w:tcPr>
            <w:tcW w:w="528" w:type="dxa"/>
          </w:tcPr>
          <w:p w14:paraId="439C7A6A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5111F0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7D762CE1" w14:textId="77777777" w:rsidTr="000E2D42">
        <w:tc>
          <w:tcPr>
            <w:tcW w:w="444" w:type="dxa"/>
          </w:tcPr>
          <w:p w14:paraId="488DC35F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100" w:type="dxa"/>
          </w:tcPr>
          <w:p w14:paraId="018CE88F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računskega sodišča ali sveta centralne banke?</w:t>
            </w:r>
          </w:p>
        </w:tc>
        <w:tc>
          <w:tcPr>
            <w:tcW w:w="528" w:type="dxa"/>
          </w:tcPr>
          <w:p w14:paraId="15C26FA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F41E189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F9F9992" w14:textId="77777777" w:rsidTr="000E2D42">
        <w:tc>
          <w:tcPr>
            <w:tcW w:w="444" w:type="dxa"/>
          </w:tcPr>
          <w:p w14:paraId="39A4AFAC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8100" w:type="dxa"/>
          </w:tcPr>
          <w:p w14:paraId="7DF41DBE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Ali v kateri od držav članic ali tretji državi opravljate funkcijo vodje ali namestnika diplomatskega predstavništva, konzulata ali predstavništva mednarodnih organizacij ali visokega častnika oboroženih sil? </w:t>
            </w:r>
          </w:p>
        </w:tc>
        <w:tc>
          <w:tcPr>
            <w:tcW w:w="528" w:type="dxa"/>
          </w:tcPr>
          <w:p w14:paraId="1925EE1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F2AFFA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26F0E29" w14:textId="77777777" w:rsidTr="000E2D42">
        <w:tc>
          <w:tcPr>
            <w:tcW w:w="444" w:type="dxa"/>
          </w:tcPr>
          <w:p w14:paraId="78D323F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8100" w:type="dxa"/>
          </w:tcPr>
          <w:p w14:paraId="5717C832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v kateri od držav članic ali tretji državi opravljate funkcijo člana upravnega ali nadzornega organa v podjetju v večinski lasti države?</w:t>
            </w:r>
          </w:p>
        </w:tc>
        <w:tc>
          <w:tcPr>
            <w:tcW w:w="528" w:type="dxa"/>
          </w:tcPr>
          <w:p w14:paraId="4667FD9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1E78FC2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002DEF4" w14:textId="77777777" w:rsidTr="000E2D42">
        <w:tc>
          <w:tcPr>
            <w:tcW w:w="444" w:type="dxa"/>
          </w:tcPr>
          <w:p w14:paraId="197EFD22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100" w:type="dxa"/>
          </w:tcPr>
          <w:p w14:paraId="37C1CAB5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ste v kateri od držav članic ali tretji državi predstojnik mednarodnih organizacij (kot na primer predsednik, generalni sekretar, direktor, sodnik), ali njihov namestnik in član vodstvenih organov ali nosilec enakovrednih funkcij v mednarodnih organizacijah?</w:t>
            </w:r>
          </w:p>
        </w:tc>
        <w:tc>
          <w:tcPr>
            <w:tcW w:w="528" w:type="dxa"/>
          </w:tcPr>
          <w:p w14:paraId="208A54ED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75E8D36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4AA298CF" w14:textId="77777777" w:rsidTr="000E2D42">
        <w:tc>
          <w:tcPr>
            <w:tcW w:w="444" w:type="dxa"/>
            <w:vMerge w:val="restart"/>
          </w:tcPr>
          <w:p w14:paraId="092FE387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8100" w:type="dxa"/>
          </w:tcPr>
          <w:p w14:paraId="0D385DF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je od prenehanja opravljanja nalog na vidnih funkcijah, navedenih v točkah od 1. do vključno 8., minilo več kot 12 mesecev?</w:t>
            </w:r>
          </w:p>
        </w:tc>
        <w:tc>
          <w:tcPr>
            <w:tcW w:w="528" w:type="dxa"/>
          </w:tcPr>
          <w:p w14:paraId="46792BE2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1956078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6F88B85C" w14:textId="77777777" w:rsidTr="000E2D42">
        <w:tc>
          <w:tcPr>
            <w:tcW w:w="444" w:type="dxa"/>
            <w:vMerge/>
          </w:tcPr>
          <w:p w14:paraId="5ACD266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0B46F1CC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Če ste na vprašanje pod točko 9. odgovorili pritrdilno, vas prosimo, da navedete točen datum nastopa funkcije in prenehanja funkcije:</w:t>
            </w:r>
          </w:p>
          <w:p w14:paraId="3BB6D150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3D9B2029" w14:textId="77777777" w:rsidTr="000E2D42">
        <w:tc>
          <w:tcPr>
            <w:tcW w:w="444" w:type="dxa"/>
            <w:vMerge w:val="restart"/>
          </w:tcPr>
          <w:p w14:paraId="6B159A81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10. </w:t>
            </w:r>
          </w:p>
        </w:tc>
        <w:tc>
          <w:tcPr>
            <w:tcW w:w="8100" w:type="dxa"/>
          </w:tcPr>
          <w:p w14:paraId="36D53515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Ali ste ožji družinski član katere od politično izpostavljenih oseb, navedenih v točkah od 1. do vključno 8.? </w:t>
            </w:r>
            <w:r w:rsidRPr="001012B7">
              <w:rPr>
                <w:rFonts w:ascii="Arial" w:hAnsi="Arial" w:cs="Arial"/>
                <w:i/>
                <w:sz w:val="20"/>
                <w:szCs w:val="20"/>
              </w:rPr>
              <w:t>(npr. zakonec ali zunajzakonski partner, oče, mati, sin, hči, zet, snaha)</w:t>
            </w:r>
          </w:p>
        </w:tc>
        <w:tc>
          <w:tcPr>
            <w:tcW w:w="528" w:type="dxa"/>
          </w:tcPr>
          <w:p w14:paraId="2C6247F6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16F805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083FFA68" w14:textId="77777777" w:rsidTr="000E2D42">
        <w:tc>
          <w:tcPr>
            <w:tcW w:w="444" w:type="dxa"/>
            <w:vMerge/>
          </w:tcPr>
          <w:p w14:paraId="032D9239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9" w:type="dxa"/>
            <w:gridSpan w:val="3"/>
          </w:tcPr>
          <w:p w14:paraId="064F5992" w14:textId="77777777" w:rsidR="00FB4BCE" w:rsidRPr="001012B7" w:rsidRDefault="00FB4BCE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ste na vprašanje pod točko 10. odgovorili pritrdilno, vas prosimo, da navedete vrsto sorodstvenega razmerja s to osebo:  </w:t>
            </w:r>
          </w:p>
          <w:p w14:paraId="2D2BE6BF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4BCE" w:rsidRPr="001012B7" w14:paraId="64BF7DE5" w14:textId="77777777" w:rsidTr="000E2D42">
        <w:tc>
          <w:tcPr>
            <w:tcW w:w="444" w:type="dxa"/>
          </w:tcPr>
          <w:p w14:paraId="197627E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8100" w:type="dxa"/>
          </w:tcPr>
          <w:p w14:paraId="64E4DEDB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Ali ste ožji sodelavec katere od politično izpostavljenih oseb, navedenih v točkah od 1. do vključno 8.?</w:t>
            </w:r>
          </w:p>
          <w:p w14:paraId="3B466046" w14:textId="77777777" w:rsidR="00FB4BCE" w:rsidRPr="001012B7" w:rsidRDefault="00FB4BCE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i/>
                <w:sz w:val="20"/>
                <w:szCs w:val="20"/>
              </w:rPr>
              <w:t>(Ožji sodelavci so vse fizične osebe, za katere je znano, da so skupaj dejanski lastniki ali da imajo kakršne koli druge tesne poslovne odnose s politično izpostavljeno osebo. Ožji sodelavec je tudi fizična oseba, ki je edini dejanski lastnik poslovnega subjekta ali podobnega pravnega subjekta tujega prava, za katerega je znano, da je bil ustanovljen v dejansko korist politično izpostavljene osebe.)</w:t>
            </w:r>
          </w:p>
        </w:tc>
        <w:tc>
          <w:tcPr>
            <w:tcW w:w="528" w:type="dxa"/>
          </w:tcPr>
          <w:p w14:paraId="15E81E05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4D46F53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FB4BCE" w:rsidRPr="001012B7" w14:paraId="2EE85DFB" w14:textId="77777777" w:rsidTr="000E2D42">
        <w:tc>
          <w:tcPr>
            <w:tcW w:w="444" w:type="dxa"/>
          </w:tcPr>
          <w:p w14:paraId="214DA39E" w14:textId="77777777" w:rsidR="00FB4BCE" w:rsidRPr="001012B7" w:rsidRDefault="00FB4BCE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12. </w:t>
            </w:r>
          </w:p>
        </w:tc>
        <w:tc>
          <w:tcPr>
            <w:tcW w:w="9149" w:type="dxa"/>
            <w:gridSpan w:val="3"/>
          </w:tcPr>
          <w:p w14:paraId="3A8AADAE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1012B7">
              <w:rPr>
                <w:rFonts w:ascii="Arial" w:hAnsi="Arial" w:cs="Arial"/>
                <w:sz w:val="20"/>
                <w:szCs w:val="20"/>
              </w:rPr>
              <w:t xml:space="preserve">Če sta na vprašanja, navedena od točke 1. do vključno točke 8. odgovorili pritrdilno, vas prosimo, da navedete podatke o vašem premoženjskem stanju ter podatke o izvoru sredstev in premoženja, ki so ali bodo predmet poslovnega razmerja oziroma transakcije (to navedete le, če niste predložili ustreznih listin):  </w:t>
            </w:r>
          </w:p>
          <w:p w14:paraId="7535B869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F089EF" w14:textId="77777777" w:rsidR="00FB4BCE" w:rsidRPr="001012B7" w:rsidRDefault="00FB4BCE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6A3CF4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DB11D28" w14:textId="37BD65BC" w:rsidR="00FB4BCE" w:rsidRPr="001012B7" w:rsidRDefault="00FB4BCE" w:rsidP="00FB4BC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 xml:space="preserve">S podpisom te izjave jamčim za točnost in resničnost podatkov in dovoljujem, da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v skladu s predpisi, ki urejajo varstvo osebnih podatkov, obdeluje in hrani moje osebne podatke izključno za namene, ki jih določa Zakon o preprečevanju pranja denarja in financiranja terorizma. Zavezujem se, da bom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obvestil(a) o vsaki spremembi posredovanih podatkov. S podpisom te izjave izrecno dovoljujem, da </w:t>
      </w:r>
      <w:r w:rsidR="00975A5F">
        <w:rPr>
          <w:rFonts w:ascii="Arial" w:hAnsi="Arial" w:cs="Arial"/>
          <w:sz w:val="20"/>
          <w:szCs w:val="20"/>
        </w:rPr>
        <w:t>SDH</w:t>
      </w:r>
      <w:r w:rsidRPr="001012B7">
        <w:rPr>
          <w:rFonts w:ascii="Arial" w:hAnsi="Arial" w:cs="Arial"/>
          <w:sz w:val="20"/>
          <w:szCs w:val="20"/>
        </w:rPr>
        <w:t xml:space="preserve"> za namene preverjanja verodostojnosti podatkov, navedenih na izjavi, pri upravljalcih javnih evidenc podatkov oziroma pri pristojnih organih držav članic ali tretjih držav, konzularnih predstavništvih in veleposlaništvih teh držav v Republiki Sloveniji, oziroma pri slovenskem ministrstvu, pristojnem za zunanje zadeve, preverja verodostojnost navedb, podanih na tej izjavi.</w:t>
      </w:r>
    </w:p>
    <w:p w14:paraId="4EB84A11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EFE5368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70EB66" w14:textId="56A9BF10" w:rsidR="00FB4BCE" w:rsidRPr="001012B7" w:rsidRDefault="00FB4BCE" w:rsidP="00E02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 xml:space="preserve">Kraj in datum: </w:t>
      </w:r>
      <w:sdt>
        <w:sdtPr>
          <w:rPr>
            <w:rFonts w:ascii="Arial" w:hAnsi="Arial" w:cs="Arial"/>
            <w:lang w:val="en-US"/>
          </w:rPr>
          <w:id w:val="-267856207"/>
          <w:placeholder>
            <w:docPart w:val="CC3CF244EBF64B119E7FA1F2B680EDBC"/>
          </w:placeholder>
          <w:showingPlcHdr/>
        </w:sdtPr>
        <w:sdtEndPr/>
        <w:sdtContent>
          <w:r w:rsidR="00E02F6C">
            <w:rPr>
              <w:rStyle w:val="Besedilooznabemesta"/>
              <w:rFonts w:ascii="Arial" w:hAnsi="Arial" w:cs="Arial"/>
              <w:highlight w:val="lightGray"/>
              <w:u w:val="single"/>
              <w:lang w:val="en-US"/>
            </w:rPr>
            <w:t>Click or tap here to enter text.</w:t>
          </w:r>
        </w:sdtContent>
      </w:sdt>
      <w:r w:rsidRPr="001012B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4A036280" w14:textId="77777777" w:rsidR="00FB4BCE" w:rsidRPr="001012B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012B7">
        <w:rPr>
          <w:rFonts w:ascii="Arial" w:hAnsi="Arial" w:cs="Arial"/>
          <w:sz w:val="20"/>
          <w:szCs w:val="20"/>
        </w:rPr>
        <w:t>Lastnoročni podpis stranke oziroma njenega zakonitega zastopnika ali pooblaščenca:______________________________________________</w:t>
      </w:r>
    </w:p>
    <w:p w14:paraId="7EE6960C" w14:textId="77777777" w:rsidR="00FB4BCE" w:rsidRDefault="00FB4BCE" w:rsidP="00FB4BCE">
      <w:pPr>
        <w:autoSpaceDE w:val="0"/>
        <w:autoSpaceDN w:val="0"/>
        <w:adjustRightInd w:val="0"/>
      </w:pPr>
    </w:p>
    <w:p w14:paraId="31F61749" w14:textId="77777777" w:rsidR="001012B7" w:rsidRDefault="001012B7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F174A7C" w14:textId="3E75381A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6B916843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459BDDD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41D593F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999310F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44FBE23E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E233D8B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78FCA8E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FE7A019" w14:textId="6241D644" w:rsidR="00FB4BCE" w:rsidRPr="001C54F3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Upravljavec vaših osebnih podatkov je Slovenski državni holding, d. d., Mala ulica 5, 1000 Ljubljana, e-mail: </w:t>
      </w:r>
      <w:hyperlink r:id="rId10" w:history="1">
        <w:r w:rsidR="001C54F3" w:rsidRPr="001C54F3">
          <w:rPr>
            <w:rStyle w:val="Hiperpovezava"/>
            <w:rFonts w:ascii="Arial" w:hAnsi="Arial" w:cs="Arial"/>
            <w:i/>
            <w:sz w:val="20"/>
            <w:szCs w:val="20"/>
          </w:rPr>
          <w:t>sdh@sdh.si</w:t>
        </w:r>
      </w:hyperlink>
      <w:r w:rsidRPr="001C54F3">
        <w:rPr>
          <w:rFonts w:ascii="Arial" w:hAnsi="Arial" w:cs="Arial"/>
          <w:i/>
          <w:sz w:val="20"/>
          <w:szCs w:val="20"/>
        </w:rPr>
        <w:t xml:space="preserve">. </w:t>
      </w:r>
    </w:p>
    <w:p w14:paraId="43F5A956" w14:textId="77777777" w:rsidR="00FB4BCE" w:rsidRPr="001C54F3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26E224E" w14:textId="7F567403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="001C54F3" w:rsidRPr="001C54F3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1C54F3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FB4BCE" w:rsidRDefault="009311D2" w:rsidP="00FB4BCE"/>
    <w:sectPr w:rsidR="009311D2" w:rsidRPr="00FB4BCE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FCD80" w14:textId="2DFA7392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6310420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1JNdl+0+Tj9AUDHLQtxMpvZXUJedMO8NJojjRKb93BBNjEDImNiiOQIxdATOO7H3LF7DHUO/aPMbqzNMwTb9fw==" w:salt="tIY9pse5wMqB3W6fVx+dB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012B7"/>
    <w:rsid w:val="00121C96"/>
    <w:rsid w:val="001A2F68"/>
    <w:rsid w:val="001C54F3"/>
    <w:rsid w:val="00255276"/>
    <w:rsid w:val="00295B74"/>
    <w:rsid w:val="00304CC0"/>
    <w:rsid w:val="00321217"/>
    <w:rsid w:val="0034293A"/>
    <w:rsid w:val="003476F9"/>
    <w:rsid w:val="003918B0"/>
    <w:rsid w:val="003B2347"/>
    <w:rsid w:val="003C402D"/>
    <w:rsid w:val="003E1837"/>
    <w:rsid w:val="00420DD7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E1DA9"/>
    <w:rsid w:val="009311D2"/>
    <w:rsid w:val="009427EA"/>
    <w:rsid w:val="009542A0"/>
    <w:rsid w:val="00974859"/>
    <w:rsid w:val="00975A5F"/>
    <w:rsid w:val="00A0105B"/>
    <w:rsid w:val="00AA48FF"/>
    <w:rsid w:val="00AE56EC"/>
    <w:rsid w:val="00B12659"/>
    <w:rsid w:val="00B15D7E"/>
    <w:rsid w:val="00B2723F"/>
    <w:rsid w:val="00B738C8"/>
    <w:rsid w:val="00BA6294"/>
    <w:rsid w:val="00BE7B86"/>
    <w:rsid w:val="00C06A78"/>
    <w:rsid w:val="00C518D8"/>
    <w:rsid w:val="00CA1D49"/>
    <w:rsid w:val="00CA6868"/>
    <w:rsid w:val="00CB11E7"/>
    <w:rsid w:val="00D274E9"/>
    <w:rsid w:val="00D57D97"/>
    <w:rsid w:val="00DB5DEE"/>
    <w:rsid w:val="00DC14E2"/>
    <w:rsid w:val="00DF6D23"/>
    <w:rsid w:val="00E02F6C"/>
    <w:rsid w:val="00E5388A"/>
    <w:rsid w:val="00E73671"/>
    <w:rsid w:val="00E83E19"/>
    <w:rsid w:val="00EF658A"/>
    <w:rsid w:val="00F01C5D"/>
    <w:rsid w:val="00F323DE"/>
    <w:rsid w:val="00F604F3"/>
    <w:rsid w:val="00FB4BCE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1C54F3"/>
    <w:rPr>
      <w:color w:val="605E5C"/>
      <w:shd w:val="clear" w:color="auto" w:fill="E1DFDD"/>
    </w:rPr>
  </w:style>
  <w:style w:type="character" w:styleId="Besedilooznabemesta">
    <w:name w:val="Placeholder Text"/>
    <w:basedOn w:val="Privzetapisavaodstavka"/>
    <w:uiPriority w:val="99"/>
    <w:semiHidden/>
    <w:rsid w:val="00E02F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dh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2C80803900541A58F85FECD0854F0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DAFFB8-2215-4B21-B604-FBE6E4C2D8C0}"/>
      </w:docPartPr>
      <w:docPartBody>
        <w:p w:rsidR="006E4F73" w:rsidRDefault="006E4F73" w:rsidP="006E4F73">
          <w:pPr>
            <w:pStyle w:val="C2C80803900541A58F85FECD0854F00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B766B09BB47C4571B4BD232A099A9A0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F2F108-5D8F-41BC-8668-AD6911AE7D5F}"/>
      </w:docPartPr>
      <w:docPartBody>
        <w:p w:rsidR="006E4F73" w:rsidRDefault="006E4F73" w:rsidP="006E4F73">
          <w:pPr>
            <w:pStyle w:val="B766B09BB47C4571B4BD232A099A9A0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731EBA4BAC4133A5BF07AC7CD0A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B95AD2-CD68-4184-9F9D-FD321D81BA69}"/>
      </w:docPartPr>
      <w:docPartBody>
        <w:p w:rsidR="006E4F73" w:rsidRDefault="006E4F73" w:rsidP="006E4F73">
          <w:pPr>
            <w:pStyle w:val="74731EBA4BAC4133A5BF07AC7CD0A83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C0D0F1B26D140E88561CB0E0AFCC3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B78E619-48D4-45BE-AB8A-05C90BC4A6AE}"/>
      </w:docPartPr>
      <w:docPartBody>
        <w:p w:rsidR="006E4F73" w:rsidRDefault="006E4F73" w:rsidP="006E4F73">
          <w:pPr>
            <w:pStyle w:val="8C0D0F1B26D140E88561CB0E0AFCC36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C3CF244EBF64B119E7FA1F2B680ED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8DD2EB-3904-429F-A3E6-53D635157C6C}"/>
      </w:docPartPr>
      <w:docPartBody>
        <w:p w:rsidR="006E4F73" w:rsidRDefault="006E4F73" w:rsidP="006E4F73">
          <w:pPr>
            <w:pStyle w:val="CC3CF244EBF64B119E7FA1F2B680EDBC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AA2533C8EE34C7490CC59BCE56871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A9C5F7-3E5D-4BE5-8EA2-9CA3BE85203E}"/>
      </w:docPartPr>
      <w:docPartBody>
        <w:p w:rsidR="00000000" w:rsidRDefault="004869E1" w:rsidP="004869E1">
          <w:pPr>
            <w:pStyle w:val="AAA2533C8EE34C7490CC59BCE5687121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F73"/>
    <w:rsid w:val="004869E1"/>
    <w:rsid w:val="006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869E1"/>
  </w:style>
  <w:style w:type="paragraph" w:customStyle="1" w:styleId="C2C80803900541A58F85FECD0854F00C">
    <w:name w:val="C2C80803900541A58F85FECD0854F00C"/>
    <w:rsid w:val="006E4F73"/>
  </w:style>
  <w:style w:type="paragraph" w:customStyle="1" w:styleId="B766B09BB47C4571B4BD232A099A9A06">
    <w:name w:val="B766B09BB47C4571B4BD232A099A9A06"/>
    <w:rsid w:val="006E4F73"/>
  </w:style>
  <w:style w:type="paragraph" w:customStyle="1" w:styleId="74731EBA4BAC4133A5BF07AC7CD0A833">
    <w:name w:val="74731EBA4BAC4133A5BF07AC7CD0A833"/>
    <w:rsid w:val="006E4F73"/>
  </w:style>
  <w:style w:type="paragraph" w:customStyle="1" w:styleId="AA2494818C9B4067A356BDCCCB77B445">
    <w:name w:val="AA2494818C9B4067A356BDCCCB77B445"/>
    <w:rsid w:val="006E4F73"/>
  </w:style>
  <w:style w:type="paragraph" w:customStyle="1" w:styleId="8C0D0F1B26D140E88561CB0E0AFCC364">
    <w:name w:val="8C0D0F1B26D140E88561CB0E0AFCC364"/>
    <w:rsid w:val="006E4F73"/>
  </w:style>
  <w:style w:type="paragraph" w:customStyle="1" w:styleId="CC3CF244EBF64B119E7FA1F2B680EDBC">
    <w:name w:val="CC3CF244EBF64B119E7FA1F2B680EDBC"/>
    <w:rsid w:val="006E4F73"/>
  </w:style>
  <w:style w:type="paragraph" w:customStyle="1" w:styleId="AAA2533C8EE34C7490CC59BCE5687121">
    <w:name w:val="AAA2533C8EE34C7490CC59BCE5687121"/>
    <w:rsid w:val="004869E1"/>
    <w:rPr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b5633b-5038-401c-ae09-6b86013251f8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F2CD91C1C68C4499DB9DFF8653F24A" ma:contentTypeVersion="15" ma:contentTypeDescription="Ustvari nov dokument." ma:contentTypeScope="" ma:versionID="e79f11ae42a3d50c48e424e4898bba72">
  <xsd:schema xmlns:xsd="http://www.w3.org/2001/XMLSchema" xmlns:xs="http://www.w3.org/2001/XMLSchema" xmlns:p="http://schemas.microsoft.com/office/2006/metadata/properties" xmlns:ns2="6bb5633b-5038-401c-ae09-6b86013251f8" xmlns:ns3="4ff0a056-0f7e-4653-8b72-91cabc648a9e" targetNamespace="http://schemas.microsoft.com/office/2006/metadata/properties" ma:root="true" ma:fieldsID="821c0c00c33e786b0d799d15df0df450" ns2:_="" ns3:_="">
    <xsd:import namespace="6bb5633b-5038-401c-ae09-6b86013251f8"/>
    <xsd:import namespace="4ff0a056-0f7e-4653-8b72-91cabc648a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5633b-5038-401c-ae09-6b86013251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0" nillable="true" ma:displayName="Taxonomy Catch All Column" ma:hidden="true" ma:list="{3893ef49-fa68-427c-806b-a7ddd1103b5a}" ma:internalName="TaxCatchAll" ma:showField="CatchAllData" ma:web="6bb5633b-5038-401c-ae09-6b8601325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0a056-0f7e-4653-8b72-91cabc64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4ff0a056-0f7e-4653-8b72-91cabc648a9e"/>
    <ds:schemaRef ds:uri="http://purl.org/dc/dcmitype/"/>
    <ds:schemaRef ds:uri="6bb5633b-5038-401c-ae09-6b86013251f8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3C6319C-AF5F-4B03-A4ED-89A37510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b5633b-5038-401c-ae09-6b86013251f8"/>
    <ds:schemaRef ds:uri="4ff0a056-0f7e-4653-8b72-91cabc648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3</TotalTime>
  <Pages>3</Pages>
  <Words>1012</Words>
  <Characters>5774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 Podboj</dc:creator>
  <cp:lastModifiedBy>Janja Detiček</cp:lastModifiedBy>
  <cp:revision>5</cp:revision>
  <cp:lastPrinted>2016-07-25T07:11:00Z</cp:lastPrinted>
  <dcterms:created xsi:type="dcterms:W3CDTF">2024-02-07T13:55:00Z</dcterms:created>
  <dcterms:modified xsi:type="dcterms:W3CDTF">2024-02-21T07:14:00Z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0x01010075F2CD91C1C68C4499DB9DFF8653F24A</vt:lpwstr>
  </property>
  <property fmtid="{D5CDD505-2E9C-101B-9397-08002B2CF9AE}" pid="3" name="_dlc_DocIdItemGuid">
    <vt:lpwstr>88903bce-f20c-4b62-a54a-49cf28939089</vt:lpwstr>
  </property>
</Properties>
</file>